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5AB6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CHAMBERLAYN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227F420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71CD3AB3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1E561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999ED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Sibyl(q.v.)</w:t>
      </w:r>
    </w:p>
    <w:p w14:paraId="07F2CADB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(C.C.R. 1476-85 p.71)</w:t>
      </w:r>
    </w:p>
    <w:p w14:paraId="085CD80D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92FCE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0BDDCE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Release and quitclaim by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Lideard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 them of all his rights in the</w:t>
      </w:r>
    </w:p>
    <w:p w14:paraId="59491E4C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manors of Staunton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Barton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651C2A1D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898F1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601971" w14:textId="77777777" w:rsidR="00763C6C" w:rsidRDefault="00763C6C" w:rsidP="00763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091E4E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A826B" w14:textId="77777777" w:rsidR="00763C6C" w:rsidRDefault="00763C6C" w:rsidP="009139A6">
      <w:r>
        <w:separator/>
      </w:r>
    </w:p>
  </w:endnote>
  <w:endnote w:type="continuationSeparator" w:id="0">
    <w:p w14:paraId="3BF11003" w14:textId="77777777" w:rsidR="00763C6C" w:rsidRDefault="00763C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97F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EEC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399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40364" w14:textId="77777777" w:rsidR="00763C6C" w:rsidRDefault="00763C6C" w:rsidP="009139A6">
      <w:r>
        <w:separator/>
      </w:r>
    </w:p>
  </w:footnote>
  <w:footnote w:type="continuationSeparator" w:id="0">
    <w:p w14:paraId="01395405" w14:textId="77777777" w:rsidR="00763C6C" w:rsidRDefault="00763C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E6E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B52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AC6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C6C"/>
    <w:rsid w:val="000666E0"/>
    <w:rsid w:val="002510B7"/>
    <w:rsid w:val="005C130B"/>
    <w:rsid w:val="00763C6C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12206"/>
  <w15:chartTrackingRefBased/>
  <w15:docId w15:val="{745B28B4-E692-4F3A-A171-CD31FAF9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2021-04-01T20:48:00Z</dcterms:created>
  <dcterms:modified xsi:type="dcterms:W3CDTF">2021-04-01T20:49:00Z</dcterms:modified>
</cp:coreProperties>
</file>